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3E8" w:rsidRPr="0076085F" w:rsidRDefault="007963E8" w:rsidP="007963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6085F">
        <w:rPr>
          <w:rFonts w:ascii="Times New Roman" w:hAnsi="Times New Roman" w:cs="Times New Roman"/>
          <w:sz w:val="24"/>
          <w:szCs w:val="24"/>
          <w:u w:val="single"/>
        </w:rPr>
        <w:t>William atte MEDE</w:t>
      </w:r>
      <w:r w:rsidRPr="0076085F">
        <w:rPr>
          <w:rFonts w:ascii="Times New Roman" w:hAnsi="Times New Roman" w:cs="Times New Roman"/>
          <w:sz w:val="24"/>
          <w:szCs w:val="24"/>
        </w:rPr>
        <w:t xml:space="preserve">      (fl.1464)</w:t>
      </w:r>
    </w:p>
    <w:p w:rsidR="007963E8" w:rsidRPr="0076085F" w:rsidRDefault="007963E8" w:rsidP="007963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6085F">
        <w:rPr>
          <w:rFonts w:ascii="Times New Roman" w:hAnsi="Times New Roman" w:cs="Times New Roman"/>
          <w:sz w:val="24"/>
          <w:szCs w:val="24"/>
        </w:rPr>
        <w:t>of Ivychurch, Kent.</w:t>
      </w:r>
    </w:p>
    <w:p w:rsidR="007963E8" w:rsidRPr="0076085F" w:rsidRDefault="007963E8" w:rsidP="007963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63E8" w:rsidRPr="0076085F" w:rsidRDefault="007963E8" w:rsidP="007963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63E8" w:rsidRPr="0076085F" w:rsidRDefault="007963E8" w:rsidP="007963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6085F">
        <w:rPr>
          <w:rFonts w:ascii="Times New Roman" w:hAnsi="Times New Roman" w:cs="Times New Roman"/>
          <w:sz w:val="24"/>
          <w:szCs w:val="24"/>
        </w:rPr>
        <w:tab/>
        <w:t>1464</w:t>
      </w:r>
      <w:r w:rsidRPr="0076085F">
        <w:rPr>
          <w:rFonts w:ascii="Times New Roman" w:hAnsi="Times New Roman" w:cs="Times New Roman"/>
          <w:sz w:val="24"/>
          <w:szCs w:val="24"/>
        </w:rPr>
        <w:tab/>
        <w:t>He made his Will.   (Plomer p.326)</w:t>
      </w:r>
    </w:p>
    <w:p w:rsidR="007963E8" w:rsidRPr="0076085F" w:rsidRDefault="007963E8" w:rsidP="007963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63E8" w:rsidRPr="0076085F" w:rsidRDefault="007963E8" w:rsidP="007963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63E8" w:rsidRPr="0076085F" w:rsidRDefault="007963E8" w:rsidP="007963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6085F">
        <w:rPr>
          <w:rFonts w:ascii="Times New Roman" w:hAnsi="Times New Roman" w:cs="Times New Roman"/>
          <w:sz w:val="24"/>
          <w:szCs w:val="24"/>
        </w:rPr>
        <w:t>25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3E8" w:rsidRDefault="007963E8" w:rsidP="00564E3C">
      <w:pPr>
        <w:spacing w:after="0" w:line="240" w:lineRule="auto"/>
      </w:pPr>
      <w:r>
        <w:separator/>
      </w:r>
    </w:p>
  </w:endnote>
  <w:endnote w:type="continuationSeparator" w:id="0">
    <w:p w:rsidR="007963E8" w:rsidRDefault="007963E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963E8">
      <w:rPr>
        <w:rFonts w:ascii="Times New Roman" w:hAnsi="Times New Roman" w:cs="Times New Roman"/>
        <w:noProof/>
        <w:sz w:val="24"/>
        <w:szCs w:val="24"/>
      </w:rPr>
      <w:t>8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3E8" w:rsidRDefault="007963E8" w:rsidP="00564E3C">
      <w:pPr>
        <w:spacing w:after="0" w:line="240" w:lineRule="auto"/>
      </w:pPr>
      <w:r>
        <w:separator/>
      </w:r>
    </w:p>
  </w:footnote>
  <w:footnote w:type="continuationSeparator" w:id="0">
    <w:p w:rsidR="007963E8" w:rsidRDefault="007963E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3E8"/>
    <w:rsid w:val="00372DC6"/>
    <w:rsid w:val="00564E3C"/>
    <w:rsid w:val="0064591D"/>
    <w:rsid w:val="007963E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A1EC30-8F99-4852-9984-57519681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2015-12-08T22:21:00Z</dcterms:created>
  <dcterms:modified xsi:type="dcterms:W3CDTF">2015-12-08T22:22:00Z</dcterms:modified>
</cp:coreProperties>
</file>